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2CE5E2DA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</w:t>
      </w:r>
      <w:proofErr w:type="gramStart"/>
      <w:r w:rsidR="002A22BF" w:rsidRPr="00E960BB">
        <w:rPr>
          <w:rFonts w:ascii="Corbel" w:hAnsi="Corbel"/>
          <w:bCs/>
          <w:i/>
        </w:rPr>
        <w:t xml:space="preserve">UR </w:t>
      </w:r>
      <w:r w:rsidRPr="00E960BB">
        <w:rPr>
          <w:rFonts w:ascii="Corbel" w:hAnsi="Corbel"/>
          <w:bCs/>
          <w:i/>
        </w:rPr>
        <w:t xml:space="preserve"> nr</w:t>
      </w:r>
      <w:proofErr w:type="gramEnd"/>
      <w:r w:rsidRPr="00E960BB">
        <w:rPr>
          <w:rFonts w:ascii="Corbel" w:hAnsi="Corbel"/>
          <w:bCs/>
          <w:i/>
        </w:rPr>
        <w:t xml:space="preserve"> </w:t>
      </w:r>
      <w:r w:rsidR="009C531C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9C531C">
        <w:rPr>
          <w:rFonts w:ascii="Corbel" w:hAnsi="Corbel"/>
          <w:bCs/>
          <w:i/>
        </w:rPr>
        <w:t>23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25D6E08" w14:textId="13A960C1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1040E8">
        <w:rPr>
          <w:rFonts w:ascii="Corbel" w:hAnsi="Corbel"/>
          <w:i/>
          <w:smallCaps/>
          <w:sz w:val="24"/>
          <w:szCs w:val="24"/>
        </w:rPr>
        <w:t>202</w:t>
      </w:r>
      <w:r w:rsidR="00137DA1">
        <w:rPr>
          <w:rFonts w:ascii="Corbel" w:hAnsi="Corbel"/>
          <w:i/>
          <w:smallCaps/>
          <w:sz w:val="24"/>
          <w:szCs w:val="24"/>
        </w:rPr>
        <w:t>5</w:t>
      </w:r>
      <w:r w:rsidR="001040E8">
        <w:rPr>
          <w:rFonts w:ascii="Corbel" w:hAnsi="Corbel"/>
          <w:i/>
          <w:smallCaps/>
          <w:sz w:val="24"/>
          <w:szCs w:val="24"/>
        </w:rPr>
        <w:t>-202</w:t>
      </w:r>
      <w:r w:rsidR="00137DA1">
        <w:rPr>
          <w:rFonts w:ascii="Corbel" w:hAnsi="Corbel"/>
          <w:i/>
          <w:smallCaps/>
          <w:sz w:val="24"/>
          <w:szCs w:val="24"/>
        </w:rPr>
        <w:t>8</w:t>
      </w:r>
    </w:p>
    <w:p w14:paraId="39922766" w14:textId="043B16CF" w:rsidR="00445970" w:rsidRPr="00EA4832" w:rsidRDefault="00445970" w:rsidP="0053661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2F1C9B">
        <w:rPr>
          <w:rFonts w:ascii="Corbel" w:hAnsi="Corbel"/>
          <w:sz w:val="20"/>
          <w:szCs w:val="20"/>
        </w:rPr>
        <w:t>202</w:t>
      </w:r>
      <w:r w:rsidR="00137DA1">
        <w:rPr>
          <w:rFonts w:ascii="Corbel" w:hAnsi="Corbel"/>
          <w:sz w:val="20"/>
          <w:szCs w:val="20"/>
        </w:rPr>
        <w:t>6</w:t>
      </w:r>
      <w:r w:rsidR="002F1C9B">
        <w:rPr>
          <w:rFonts w:ascii="Corbel" w:hAnsi="Corbel"/>
          <w:sz w:val="20"/>
          <w:szCs w:val="20"/>
        </w:rPr>
        <w:t>/202</w:t>
      </w:r>
      <w:r w:rsidR="00137DA1">
        <w:rPr>
          <w:rFonts w:ascii="Corbel" w:hAnsi="Corbel"/>
          <w:sz w:val="20"/>
          <w:szCs w:val="20"/>
        </w:rPr>
        <w:t>7</w:t>
      </w:r>
    </w:p>
    <w:p w14:paraId="0A3750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2A9A8DE" w14:textId="77777777" w:rsidTr="00B819C8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4917FA" w14:textId="77777777" w:rsidR="0085747A" w:rsidRPr="009C54AE" w:rsidRDefault="002F1C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Teoria usług</w:t>
            </w:r>
          </w:p>
        </w:tc>
      </w:tr>
      <w:tr w:rsidR="0085747A" w:rsidRPr="009C54AE" w14:paraId="779966FF" w14:textId="77777777" w:rsidTr="00B819C8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AC4D7BB" w14:textId="77777777" w:rsidR="0085747A" w:rsidRPr="009C54AE" w:rsidRDefault="002F1C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E/I/EUB/C.3</w:t>
            </w:r>
          </w:p>
        </w:tc>
      </w:tr>
      <w:tr w:rsidR="0085747A" w:rsidRPr="009C54AE" w14:paraId="4E2F8C33" w14:textId="77777777" w:rsidTr="00B819C8">
        <w:tc>
          <w:tcPr>
            <w:tcW w:w="2694" w:type="dxa"/>
            <w:vAlign w:val="center"/>
          </w:tcPr>
          <w:p w14:paraId="19552E28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250F181A" w:rsidR="0085747A" w:rsidRPr="009C54AE" w:rsidRDefault="002941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729EEB71" w14:textId="77777777" w:rsidTr="00B819C8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D5F799" w14:textId="00C9BC0F" w:rsidR="0085747A" w:rsidRPr="009C54AE" w:rsidRDefault="002941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48482E6" w14:textId="77777777" w:rsidTr="00B819C8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9C54AE" w:rsidRDefault="002F1C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7F70225" w14:textId="77777777" w:rsidTr="00B819C8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85747A" w:rsidRPr="009C54AE" w:rsidRDefault="002F1C9B" w:rsidP="002F1C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BC7A5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3A488BE5" w14:textId="77777777" w:rsidTr="00B819C8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5C70B2EB" w14:textId="77777777" w:rsidTr="00B819C8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17512A" w:rsidP="002F1C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8954631" w14:textId="77777777" w:rsidTr="00B819C8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A16E3F" w14:textId="77777777" w:rsidR="0085747A" w:rsidRPr="009C54AE" w:rsidRDefault="002F1C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9C54AE" w14:paraId="2724D578" w14:textId="77777777" w:rsidTr="00B819C8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85747A" w:rsidRPr="009C54AE" w:rsidRDefault="002F1C9B" w:rsidP="002F1C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786482B" w14:textId="77777777" w:rsidTr="00B819C8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70505D1" w14:textId="77777777" w:rsidTr="00B819C8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560C056" w14:textId="77777777" w:rsidR="0085747A" w:rsidRPr="009C54AE" w:rsidRDefault="002F1C9B" w:rsidP="002F1C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Magdalena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Cyrek</w:t>
            </w:r>
            <w:proofErr w:type="spellEnd"/>
          </w:p>
        </w:tc>
      </w:tr>
      <w:tr w:rsidR="0085747A" w:rsidRPr="009C54AE" w14:paraId="2E73B4F3" w14:textId="77777777" w:rsidTr="00B819C8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D956BA" w14:textId="34250725" w:rsidR="0085747A" w:rsidRPr="009C54AE" w:rsidRDefault="002F1C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2941A5">
              <w:rPr>
                <w:rFonts w:ascii="Corbel" w:hAnsi="Corbel"/>
                <w:b w:val="0"/>
                <w:sz w:val="24"/>
                <w:szCs w:val="24"/>
              </w:rPr>
              <w:t>Piotr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Cyrek</w:t>
            </w:r>
            <w:proofErr w:type="spellEnd"/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F1C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4CA7627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EDE93D4" w14:textId="77777777" w:rsidTr="4CA7627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EE6" w14:textId="77777777" w:rsidR="00015B8F" w:rsidRPr="009C54AE" w:rsidRDefault="002F1C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6F94ADEA" w:rsidR="00015B8F" w:rsidRPr="009C54AE" w:rsidRDefault="4CA76275" w:rsidP="4CA76275">
            <w:pPr>
              <w:pStyle w:val="centralniewrubryce"/>
              <w:spacing w:before="0" w:after="0"/>
            </w:pPr>
            <w:r w:rsidRPr="4CA76275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2F1C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4EAFD9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94D5A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1213AF9" w14:textId="77777777" w:rsidR="00536612" w:rsidRPr="00536612" w:rsidRDefault="00536612" w:rsidP="00536612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536612">
        <w:rPr>
          <w:rStyle w:val="normaltextrun"/>
          <w:rFonts w:ascii="Wingdings" w:eastAsia="Wingdings" w:hAnsi="Wingdings" w:cs="Wingdings"/>
        </w:rPr>
        <w:t></w:t>
      </w:r>
      <w:r w:rsidRPr="00536612">
        <w:rPr>
          <w:rStyle w:val="normaltextrun"/>
          <w:rFonts w:ascii="Corbel" w:hAnsi="Corbel" w:cs="Segoe UI"/>
        </w:rPr>
        <w:t> </w:t>
      </w:r>
      <w:r w:rsidRPr="00536612">
        <w:rPr>
          <w:rFonts w:ascii="Corbel" w:hAnsi="Corbel"/>
        </w:rPr>
        <w:t>zajęcia w formie tradycyjnej (lub zdalnie z wykorzystaniem platformy Ms </w:t>
      </w:r>
      <w:proofErr w:type="spellStart"/>
      <w:r w:rsidRPr="00536612">
        <w:rPr>
          <w:rStyle w:val="spellingerror"/>
          <w:rFonts w:ascii="Corbel" w:hAnsi="Corbel" w:cs="Segoe UI"/>
        </w:rPr>
        <w:t>Teams</w:t>
      </w:r>
      <w:proofErr w:type="spellEnd"/>
      <w:r w:rsidRPr="00536612">
        <w:rPr>
          <w:rFonts w:ascii="Corbel" w:hAnsi="Corbel"/>
        </w:rPr>
        <w:t>)</w:t>
      </w:r>
      <w:r w:rsidRPr="00536612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2E04478" w14:textId="77777777" w:rsidR="00536612" w:rsidRPr="00536612" w:rsidRDefault="00536612" w:rsidP="00536612">
      <w:pPr>
        <w:spacing w:after="0" w:line="240" w:lineRule="auto"/>
        <w:ind w:left="426"/>
        <w:rPr>
          <w:rStyle w:val="eop"/>
          <w:rFonts w:ascii="Corbel" w:hAnsi="Corbel"/>
        </w:rPr>
      </w:pPr>
      <w:r w:rsidRPr="00536612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536612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536612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3DEEC669" w14:textId="77777777" w:rsidR="006A3104" w:rsidRPr="009C54AE" w:rsidRDefault="006A310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43CA6E7" w14:textId="77777777" w:rsidR="009C54AE" w:rsidRPr="00536612" w:rsidRDefault="002F1C9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36612">
        <w:rPr>
          <w:rFonts w:ascii="Corbel" w:hAnsi="Corbel"/>
          <w:b w:val="0"/>
          <w:smallCaps w:val="0"/>
          <w:szCs w:val="24"/>
        </w:rPr>
        <w:t>egzamin</w:t>
      </w:r>
    </w:p>
    <w:p w14:paraId="3656B9A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13CA794" w14:textId="77777777" w:rsidTr="00745302">
        <w:tc>
          <w:tcPr>
            <w:tcW w:w="9670" w:type="dxa"/>
          </w:tcPr>
          <w:p w14:paraId="66E4BE4C" w14:textId="77777777" w:rsidR="0085747A" w:rsidRPr="009C54AE" w:rsidRDefault="002F1C9B" w:rsidP="002F1C9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C16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Pozytywne zaliczenie z Mikroekonomii i Podstaw makroekonomii wskazujące na posiadanie podstawowej wiedzy ekonomicznej w zakresie pojęciowym, znajomości mechanizmów rynkowych i kierunków przekształceń gospodarczych oraz umiejętności interpretacji zjawisk ekonomicznych. Znajomość podstawowych metod analizy współzależności i tendencji ekonomicznych.</w:t>
            </w:r>
          </w:p>
        </w:tc>
      </w:tr>
    </w:tbl>
    <w:p w14:paraId="45FB081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049F31C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312826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04A85CF9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6339531" w14:textId="77777777" w:rsidR="0085747A" w:rsidRPr="009C54AE" w:rsidRDefault="002F1C9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teorią funkcjonowania usług i ich rozwoju oraz jej ograniczeniami.</w:t>
            </w:r>
          </w:p>
        </w:tc>
      </w:tr>
      <w:tr w:rsidR="0085747A" w:rsidRPr="009C54AE" w14:paraId="37C78D92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2F1C9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8E0A5E2" w14:textId="77777777" w:rsidR="0085747A" w:rsidRPr="009C54AE" w:rsidRDefault="002F1C9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FC169F">
              <w:rPr>
                <w:rFonts w:ascii="Corbel" w:hAnsi="Corbel"/>
                <w:b w:val="0"/>
                <w:sz w:val="24"/>
                <w:szCs w:val="24"/>
              </w:rPr>
              <w:t>świadomienie studentom miejsca usług we współczesnych gospodarkach</w:t>
            </w:r>
            <w:r>
              <w:rPr>
                <w:rFonts w:ascii="Corbel" w:hAnsi="Corbel"/>
                <w:b w:val="0"/>
                <w:sz w:val="24"/>
                <w:szCs w:val="24"/>
              </w:rPr>
              <w:t>, w kontekście przekształceń struktur społeczno-gospodarczych.</w:t>
            </w:r>
          </w:p>
        </w:tc>
      </w:tr>
      <w:tr w:rsidR="0085747A" w:rsidRPr="009C54AE" w14:paraId="78D40149" w14:textId="77777777" w:rsidTr="00923D7D">
        <w:tc>
          <w:tcPr>
            <w:tcW w:w="851" w:type="dxa"/>
            <w:vAlign w:val="center"/>
          </w:tcPr>
          <w:p w14:paraId="43C3A2B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14:paraId="500604CF" w14:textId="77777777" w:rsidR="0085747A" w:rsidRPr="009C54AE" w:rsidRDefault="002F1C9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identyfikacji i interpretacji sektorowych trendów rozwojowych </w:t>
            </w:r>
            <w:r w:rsidRPr="00FC169F">
              <w:rPr>
                <w:rFonts w:ascii="Corbel" w:hAnsi="Corbel"/>
                <w:b w:val="0"/>
                <w:sz w:val="24"/>
                <w:szCs w:val="24"/>
              </w:rPr>
              <w:t xml:space="preserve">oraz </w:t>
            </w:r>
            <w:r>
              <w:rPr>
                <w:rFonts w:ascii="Corbel" w:hAnsi="Corbel"/>
                <w:b w:val="0"/>
                <w:sz w:val="24"/>
                <w:szCs w:val="24"/>
              </w:rPr>
              <w:t>tendencji zmieniających</w:t>
            </w:r>
            <w:r w:rsidRPr="00FC169F">
              <w:rPr>
                <w:rFonts w:ascii="Corbel" w:hAnsi="Corbel"/>
                <w:b w:val="0"/>
                <w:sz w:val="24"/>
                <w:szCs w:val="24"/>
              </w:rPr>
              <w:t xml:space="preserve"> wewnętrzną strukturę sektora usług.</w:t>
            </w:r>
          </w:p>
        </w:tc>
      </w:tr>
    </w:tbl>
    <w:p w14:paraId="62486C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101652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900BF2A" w14:textId="77777777" w:rsidTr="005E6E85">
        <w:tc>
          <w:tcPr>
            <w:tcW w:w="1701" w:type="dxa"/>
          </w:tcPr>
          <w:p w14:paraId="4FCA5964" w14:textId="77777777" w:rsidR="0085747A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01356909" w14:textId="77777777" w:rsidR="0085747A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Definiuje podstawowe kategorie związane z funkcjonowaniem sfery usług na poziomie mikro i makroekonomicznym.</w:t>
            </w:r>
          </w:p>
        </w:tc>
        <w:tc>
          <w:tcPr>
            <w:tcW w:w="1873" w:type="dxa"/>
          </w:tcPr>
          <w:p w14:paraId="27F8033C" w14:textId="77777777" w:rsidR="0085747A" w:rsidRPr="009C54AE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55CCB320" w14:textId="77777777" w:rsidTr="005E6E85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44E0951" w14:textId="77777777" w:rsidR="0085747A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Prezentuje koncepcje wyjaśniające rozwój usług oraz wskazuje na ich ograniczenia.</w:t>
            </w:r>
          </w:p>
        </w:tc>
        <w:tc>
          <w:tcPr>
            <w:tcW w:w="1873" w:type="dxa"/>
          </w:tcPr>
          <w:p w14:paraId="4D4393DB" w14:textId="77777777" w:rsidR="0085747A" w:rsidRPr="009C54AE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2AD2B10B" w14:textId="77777777" w:rsidTr="005E6E85">
        <w:tc>
          <w:tcPr>
            <w:tcW w:w="1701" w:type="dxa"/>
          </w:tcPr>
          <w:p w14:paraId="41960800" w14:textId="77777777" w:rsidR="0085747A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C6F95FA" w14:textId="77777777" w:rsidR="0085747A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Identyfikuje podstawowe tendencje strukturalne we współczesnych gospodarkach i wyjaśnia ich uwarunkowania.</w:t>
            </w:r>
          </w:p>
        </w:tc>
        <w:tc>
          <w:tcPr>
            <w:tcW w:w="1873" w:type="dxa"/>
          </w:tcPr>
          <w:p w14:paraId="600668D8" w14:textId="77777777" w:rsidR="002F1C9B" w:rsidRPr="0052794D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14:paraId="4BB8B948" w14:textId="77777777" w:rsidR="0085747A" w:rsidRPr="009C54AE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2F1C9B" w:rsidRPr="009C54AE" w14:paraId="78162ABA" w14:textId="77777777" w:rsidTr="005E6E85">
        <w:tc>
          <w:tcPr>
            <w:tcW w:w="1701" w:type="dxa"/>
          </w:tcPr>
          <w:p w14:paraId="78C3198C" w14:textId="77777777" w:rsidR="002F1C9B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C69D408" w14:textId="77777777" w:rsidR="002F1C9B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Ocenia poziom zaawansowania struktur gospodarczych i porównuje poziom rozwoju usług w ujęciu przestrzennym i czasowym.</w:t>
            </w:r>
          </w:p>
        </w:tc>
        <w:tc>
          <w:tcPr>
            <w:tcW w:w="1873" w:type="dxa"/>
          </w:tcPr>
          <w:p w14:paraId="3CFCD0C1" w14:textId="77777777" w:rsidR="002F1C9B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2A4E307F" w14:textId="77777777" w:rsidR="002F1C9B" w:rsidRPr="0052794D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31229AF3" w14:textId="77777777" w:rsidR="002F1C9B" w:rsidRPr="009C54AE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2F1C9B" w:rsidRPr="009C54AE" w14:paraId="60E65A0F" w14:textId="77777777" w:rsidTr="005E6E85">
        <w:tc>
          <w:tcPr>
            <w:tcW w:w="1701" w:type="dxa"/>
          </w:tcPr>
          <w:p w14:paraId="74357262" w14:textId="77777777" w:rsidR="002F1C9B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9E402CB" w14:textId="77777777" w:rsidR="002F1C9B" w:rsidRPr="0052794D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Jest zorientowany na trwałe uzupełnianie wiedzy wymagającej obserwacji tendencji strukturalnych we współczesnych gospodarkach.</w:t>
            </w:r>
          </w:p>
        </w:tc>
        <w:tc>
          <w:tcPr>
            <w:tcW w:w="1873" w:type="dxa"/>
          </w:tcPr>
          <w:p w14:paraId="54E3E2D9" w14:textId="77777777" w:rsidR="002F1C9B" w:rsidRPr="0052794D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0A428CB4" w14:textId="77777777" w:rsidR="002F1C9B" w:rsidRPr="009C54AE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299C43A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54CC3C5" w14:textId="77777777" w:rsidTr="00923D7D">
        <w:tc>
          <w:tcPr>
            <w:tcW w:w="9639" w:type="dxa"/>
          </w:tcPr>
          <w:p w14:paraId="7BE4991F" w14:textId="77777777" w:rsidR="0085747A" w:rsidRPr="009C54AE" w:rsidRDefault="002F1C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Definiowanie usług i ich specyfika. Konwergencja działalności usługowej i przemysłowej.</w:t>
            </w:r>
          </w:p>
        </w:tc>
      </w:tr>
      <w:tr w:rsidR="0085747A" w:rsidRPr="009C54AE" w14:paraId="2BAA45BB" w14:textId="77777777" w:rsidTr="00923D7D">
        <w:tc>
          <w:tcPr>
            <w:tcW w:w="9639" w:type="dxa"/>
          </w:tcPr>
          <w:p w14:paraId="1182FB13" w14:textId="77777777" w:rsidR="0085747A" w:rsidRPr="009C54AE" w:rsidRDefault="002F1C9B" w:rsidP="00CE00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 xml:space="preserve">Identyfikacja sektora usług i kryteria jego wyodrębniania ze struktur gospodarki narodowej. Koncepcja </w:t>
            </w:r>
            <w:proofErr w:type="spellStart"/>
            <w:r w:rsidRPr="0084329B">
              <w:rPr>
                <w:rFonts w:ascii="Corbel" w:hAnsi="Corbel"/>
                <w:sz w:val="24"/>
                <w:szCs w:val="24"/>
              </w:rPr>
              <w:t>serwicyzacji</w:t>
            </w:r>
            <w:proofErr w:type="spellEnd"/>
            <w:r w:rsidRPr="0084329B">
              <w:rPr>
                <w:rFonts w:ascii="Corbel" w:hAnsi="Corbel"/>
                <w:sz w:val="24"/>
                <w:szCs w:val="24"/>
              </w:rPr>
              <w:t xml:space="preserve"> gospodarki.</w:t>
            </w:r>
          </w:p>
        </w:tc>
      </w:tr>
      <w:tr w:rsidR="0085747A" w:rsidRPr="009C54AE" w14:paraId="0438F3EA" w14:textId="77777777" w:rsidTr="00923D7D">
        <w:tc>
          <w:tcPr>
            <w:tcW w:w="9639" w:type="dxa"/>
          </w:tcPr>
          <w:p w14:paraId="78BF80B4" w14:textId="77777777" w:rsidR="00CE00FE" w:rsidRPr="0084329B" w:rsidRDefault="00CE00FE" w:rsidP="00CE00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Miejsce usług w koncepcjach rozwoju gospodarki narodowej:</w:t>
            </w:r>
          </w:p>
          <w:p w14:paraId="27ECBC40" w14:textId="77777777" w:rsidR="00CE00FE" w:rsidRPr="0084329B" w:rsidRDefault="00CE00FE" w:rsidP="00CE00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- usługi we wczesnych koncepcjach ekonomicznych,</w:t>
            </w:r>
          </w:p>
          <w:p w14:paraId="52FA7741" w14:textId="77777777" w:rsidR="00CE00FE" w:rsidRPr="0084329B" w:rsidRDefault="00CE00FE" w:rsidP="00CE00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- teorie trójsektorowe i ich ograniczenia,</w:t>
            </w:r>
          </w:p>
          <w:p w14:paraId="6960971F" w14:textId="77777777" w:rsidR="0085747A" w:rsidRPr="009C54AE" w:rsidRDefault="00CE00FE" w:rsidP="00CE00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- koncepcje postindustrialne.</w:t>
            </w:r>
          </w:p>
        </w:tc>
      </w:tr>
      <w:tr w:rsidR="00635026" w:rsidRPr="009C54AE" w14:paraId="06036968" w14:textId="77777777" w:rsidTr="003B6014">
        <w:tc>
          <w:tcPr>
            <w:tcW w:w="9639" w:type="dxa"/>
          </w:tcPr>
          <w:p w14:paraId="3F67A3CB" w14:textId="77777777" w:rsidR="00635026" w:rsidRPr="0084329B" w:rsidRDefault="00635026" w:rsidP="003B60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Metody analiz rozwoju usług i zmian strukturalnych w gospodarce narodowej.</w:t>
            </w:r>
          </w:p>
        </w:tc>
      </w:tr>
      <w:tr w:rsidR="00CE00FE" w:rsidRPr="009C54AE" w14:paraId="03E75A21" w14:textId="77777777" w:rsidTr="00923D7D">
        <w:tc>
          <w:tcPr>
            <w:tcW w:w="9639" w:type="dxa"/>
          </w:tcPr>
          <w:p w14:paraId="57C28693" w14:textId="77777777" w:rsidR="00CE00FE" w:rsidRPr="009C54AE" w:rsidRDefault="00CE00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 xml:space="preserve">Koncepcje </w:t>
            </w:r>
            <w:proofErr w:type="spellStart"/>
            <w:r w:rsidRPr="0084329B">
              <w:rPr>
                <w:rFonts w:ascii="Corbel" w:hAnsi="Corbel"/>
                <w:sz w:val="24"/>
                <w:szCs w:val="24"/>
              </w:rPr>
              <w:t>dezagregacji</w:t>
            </w:r>
            <w:proofErr w:type="spellEnd"/>
            <w:r w:rsidRPr="0084329B">
              <w:rPr>
                <w:rFonts w:ascii="Corbel" w:hAnsi="Corbel"/>
                <w:sz w:val="24"/>
                <w:szCs w:val="24"/>
              </w:rPr>
              <w:t xml:space="preserve"> sektora usług, rodzaje usług i ich klasyfikacje.</w:t>
            </w:r>
          </w:p>
        </w:tc>
      </w:tr>
      <w:tr w:rsidR="00CE00FE" w:rsidRPr="009C54AE" w14:paraId="2CE223DE" w14:textId="77777777" w:rsidTr="00923D7D">
        <w:tc>
          <w:tcPr>
            <w:tcW w:w="9639" w:type="dxa"/>
          </w:tcPr>
          <w:p w14:paraId="2AD3D59B" w14:textId="77777777" w:rsidR="00CE00FE" w:rsidRPr="0084329B" w:rsidRDefault="00CE00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Współczesne uwarunkowania i tendencje w rozwoju usług.</w:t>
            </w:r>
          </w:p>
        </w:tc>
      </w:tr>
      <w:tr w:rsidR="00CE00FE" w:rsidRPr="009C54AE" w14:paraId="0CFD7FE1" w14:textId="77777777" w:rsidTr="00923D7D">
        <w:tc>
          <w:tcPr>
            <w:tcW w:w="9639" w:type="dxa"/>
          </w:tcPr>
          <w:p w14:paraId="10A3D148" w14:textId="77777777" w:rsidR="00CE00FE" w:rsidRPr="0084329B" w:rsidRDefault="00CE00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Zmiany struktur gospodarczych w wymiarze międzynarodowym, krajowym i regionalnym.</w:t>
            </w:r>
          </w:p>
        </w:tc>
      </w:tr>
      <w:tr w:rsidR="00CE00FE" w:rsidRPr="009C54AE" w14:paraId="59B21D19" w14:textId="77777777" w:rsidTr="00923D7D">
        <w:tc>
          <w:tcPr>
            <w:tcW w:w="9639" w:type="dxa"/>
          </w:tcPr>
          <w:p w14:paraId="0BCB4B7F" w14:textId="77777777" w:rsidR="00CE00FE" w:rsidRPr="0084329B" w:rsidRDefault="00CE00FE" w:rsidP="00CE00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lastRenderedPageBreak/>
              <w:t>Usługi w uwarunkowaniach gospodarki opartej na wiedzy (innowacyjność usług, technologie informacyjno-komunikacyjne w usługach, kapitał ludzki w usługach).</w:t>
            </w:r>
          </w:p>
        </w:tc>
      </w:tr>
    </w:tbl>
    <w:p w14:paraId="4DDBEF0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A868A0" w14:textId="77777777" w:rsidR="00E960BB" w:rsidRDefault="00CE00F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z </w:t>
      </w:r>
      <w:r w:rsidR="006A3104">
        <w:rPr>
          <w:rFonts w:ascii="Corbel" w:hAnsi="Corbel"/>
          <w:b w:val="0"/>
          <w:smallCaps w:val="0"/>
          <w:szCs w:val="24"/>
        </w:rPr>
        <w:t>prezentacją multimedialną</w:t>
      </w:r>
    </w:p>
    <w:p w14:paraId="4D417576" w14:textId="77777777" w:rsidR="006A3104" w:rsidRPr="006A3104" w:rsidRDefault="006A3104" w:rsidP="006A310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A3104">
        <w:rPr>
          <w:rFonts w:ascii="Corbel" w:hAnsi="Corbel"/>
          <w:b w:val="0"/>
          <w:smallCaps w:val="0"/>
          <w:szCs w:val="24"/>
        </w:rPr>
        <w:t xml:space="preserve">Istnieje możliwość realizacji zajęć w formie zdalnej z wykorzystaniem platformy </w:t>
      </w:r>
      <w:proofErr w:type="spellStart"/>
      <w:r w:rsidRPr="006A3104">
        <w:rPr>
          <w:rFonts w:ascii="Corbel" w:hAnsi="Corbel"/>
          <w:b w:val="0"/>
          <w:smallCaps w:val="0"/>
          <w:szCs w:val="24"/>
        </w:rPr>
        <w:t>MSTeams</w:t>
      </w:r>
      <w:proofErr w:type="spellEnd"/>
      <w:r w:rsidRPr="006A3104">
        <w:rPr>
          <w:rFonts w:ascii="Corbel" w:hAnsi="Corbel"/>
          <w:b w:val="0"/>
          <w:smallCaps w:val="0"/>
          <w:szCs w:val="24"/>
        </w:rPr>
        <w:t>.</w:t>
      </w:r>
    </w:p>
    <w:p w14:paraId="0FB7827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FC3994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CD72C34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CD01A15" w14:textId="77777777" w:rsidTr="00C05F44">
        <w:tc>
          <w:tcPr>
            <w:tcW w:w="1985" w:type="dxa"/>
          </w:tcPr>
          <w:p w14:paraId="17368564" w14:textId="328B5E64" w:rsidR="0085747A" w:rsidRPr="009C54AE" w:rsidRDefault="005D65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4E4AAE6E" w14:textId="3ADA4AA4" w:rsidR="0085747A" w:rsidRPr="009C54AE" w:rsidRDefault="00B135B8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35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00276226" w14:textId="77777777" w:rsidR="0085747A" w:rsidRPr="009C54AE" w:rsidRDefault="00B135B8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50ED51C6" w14:textId="77777777" w:rsidTr="00C05F44">
        <w:tc>
          <w:tcPr>
            <w:tcW w:w="1985" w:type="dxa"/>
          </w:tcPr>
          <w:p w14:paraId="727CF0E4" w14:textId="486B55F6" w:rsidR="0085747A" w:rsidRPr="009C54AE" w:rsidRDefault="005D65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14:paraId="4776EC44" w14:textId="51CB24FC" w:rsidR="0085747A" w:rsidRPr="009C54AE" w:rsidRDefault="00B135B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5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1983E7E" w14:textId="77777777" w:rsidR="0085747A" w:rsidRPr="009C54AE" w:rsidRDefault="00B135B8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135B8" w:rsidRPr="009C54AE" w14:paraId="3F9D9D25" w14:textId="77777777" w:rsidTr="00C05F44">
        <w:tc>
          <w:tcPr>
            <w:tcW w:w="1985" w:type="dxa"/>
          </w:tcPr>
          <w:p w14:paraId="002D746F" w14:textId="77777777" w:rsidR="00B135B8" w:rsidRPr="009C54AE" w:rsidRDefault="00B135B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319FBDC" w14:textId="3A4F695F" w:rsidR="00B135B8" w:rsidRPr="009C54AE" w:rsidRDefault="001E4B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referat, </w:t>
            </w:r>
            <w:r w:rsidR="00B135B8" w:rsidRPr="00B135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40BE2171" w14:textId="77777777" w:rsidR="00B135B8" w:rsidRDefault="00960574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135B8" w:rsidRPr="009C54AE" w14:paraId="254FDE14" w14:textId="77777777" w:rsidTr="00C05F44">
        <w:tc>
          <w:tcPr>
            <w:tcW w:w="1985" w:type="dxa"/>
          </w:tcPr>
          <w:p w14:paraId="5990E71B" w14:textId="77777777" w:rsidR="00B135B8" w:rsidRPr="009C54AE" w:rsidRDefault="00B135B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EF4673E" w14:textId="19EE9CA0" w:rsidR="00B135B8" w:rsidRPr="009C54AE" w:rsidRDefault="001E4B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referat, </w:t>
            </w:r>
            <w:r w:rsidR="00B135B8" w:rsidRPr="00B135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46A28CA9" w14:textId="77777777" w:rsidR="00B135B8" w:rsidRDefault="00960574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135B8" w:rsidRPr="009C54AE" w14:paraId="3D002912" w14:textId="77777777" w:rsidTr="00C05F44">
        <w:tc>
          <w:tcPr>
            <w:tcW w:w="1985" w:type="dxa"/>
          </w:tcPr>
          <w:p w14:paraId="4A2F1096" w14:textId="77777777" w:rsidR="00B135B8" w:rsidRPr="009C54AE" w:rsidRDefault="00B135B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7E1ACAA6" w14:textId="6E9FABBE" w:rsidR="00B135B8" w:rsidRPr="009C54AE" w:rsidRDefault="005D65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referat, </w:t>
            </w:r>
            <w:r w:rsidR="00960574"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E65DD97" w14:textId="77777777" w:rsidR="00B135B8" w:rsidRDefault="00960574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CE0A4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2EBF3C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C47319F" w14:textId="77777777" w:rsidTr="4DD34FB2">
        <w:tc>
          <w:tcPr>
            <w:tcW w:w="9670" w:type="dxa"/>
          </w:tcPr>
          <w:p w14:paraId="54D121C9" w14:textId="60885E8E" w:rsidR="001E4BFD" w:rsidRDefault="00960574" w:rsidP="4DD34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>Ocena końcowa z przedmiotu jest wynikiem egzaminu pisemnego w postaci testowej</w:t>
            </w:r>
            <w:r w:rsidR="001E4BFD">
              <w:rPr>
                <w:rFonts w:ascii="Corbel" w:hAnsi="Corbel"/>
                <w:b w:val="0"/>
                <w:smallCaps w:val="0"/>
              </w:rPr>
              <w:t>,</w:t>
            </w:r>
            <w:r w:rsidR="002941A5">
              <w:rPr>
                <w:rFonts w:ascii="Corbel" w:hAnsi="Corbel"/>
                <w:b w:val="0"/>
                <w:smallCaps w:val="0"/>
              </w:rPr>
              <w:t xml:space="preserve"> skorygowanym o punkty z referatu i innych aktywności</w:t>
            </w:r>
            <w:r w:rsidR="001E4BFD">
              <w:rPr>
                <w:rFonts w:ascii="Corbel" w:hAnsi="Corbel"/>
                <w:b w:val="0"/>
                <w:smallCaps w:val="0"/>
              </w:rPr>
              <w:t xml:space="preserve"> </w:t>
            </w:r>
            <w:r w:rsidR="002941A5">
              <w:rPr>
                <w:rFonts w:ascii="Corbel" w:hAnsi="Corbel"/>
                <w:b w:val="0"/>
                <w:smallCaps w:val="0"/>
              </w:rPr>
              <w:t>studenta,</w:t>
            </w:r>
            <w:r w:rsidR="001E4BFD">
              <w:rPr>
                <w:rFonts w:ascii="Corbel" w:hAnsi="Corbel"/>
                <w:b w:val="0"/>
                <w:smallCaps w:val="0"/>
              </w:rPr>
              <w:t xml:space="preserve"> które</w:t>
            </w:r>
            <w:r w:rsidR="002941A5">
              <w:rPr>
                <w:rFonts w:ascii="Corbel" w:hAnsi="Corbel"/>
                <w:b w:val="0"/>
                <w:smallCaps w:val="0"/>
              </w:rPr>
              <w:t xml:space="preserve"> są</w:t>
            </w:r>
            <w:r w:rsidR="001E4BFD">
              <w:rPr>
                <w:rFonts w:ascii="Corbel" w:hAnsi="Corbel"/>
                <w:b w:val="0"/>
                <w:smallCaps w:val="0"/>
              </w:rPr>
              <w:t xml:space="preserve"> warunkiem dopuszczenia </w:t>
            </w:r>
            <w:r w:rsidR="002941A5">
              <w:rPr>
                <w:rFonts w:ascii="Corbel" w:hAnsi="Corbel"/>
                <w:b w:val="0"/>
                <w:smallCaps w:val="0"/>
              </w:rPr>
              <w:t>do egzaminu</w:t>
            </w:r>
            <w:r w:rsidRPr="4DD34FB2">
              <w:rPr>
                <w:rFonts w:ascii="Corbel" w:hAnsi="Corbel"/>
                <w:b w:val="0"/>
                <w:smallCaps w:val="0"/>
              </w:rPr>
              <w:t>.</w:t>
            </w:r>
          </w:p>
          <w:p w14:paraId="6819CE91" w14:textId="760A03CB" w:rsidR="0085747A" w:rsidRPr="009C54AE" w:rsidRDefault="0C782841" w:rsidP="4DD34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>Student otrzymuje ocenę według skali:</w:t>
            </w:r>
          </w:p>
          <w:p w14:paraId="57613438" w14:textId="7EFB013C" w:rsidR="0085747A" w:rsidRPr="009C54AE" w:rsidRDefault="0C782841" w:rsidP="4DD34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 xml:space="preserve">11-12 pkt: </w:t>
            </w:r>
            <w:proofErr w:type="spellStart"/>
            <w:r w:rsidRPr="4DD34FB2">
              <w:rPr>
                <w:rFonts w:ascii="Corbel" w:hAnsi="Corbel"/>
                <w:b w:val="0"/>
                <w:smallCaps w:val="0"/>
              </w:rPr>
              <w:t>dst</w:t>
            </w:r>
            <w:proofErr w:type="spellEnd"/>
          </w:p>
          <w:p w14:paraId="2028278F" w14:textId="42FD046E" w:rsidR="0085747A" w:rsidRPr="009C54AE" w:rsidRDefault="0C782841" w:rsidP="4DD34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>13-14 pkt: +</w:t>
            </w:r>
            <w:proofErr w:type="spellStart"/>
            <w:r w:rsidRPr="4DD34FB2">
              <w:rPr>
                <w:rFonts w:ascii="Corbel" w:hAnsi="Corbel"/>
                <w:b w:val="0"/>
                <w:smallCaps w:val="0"/>
              </w:rPr>
              <w:t>dst</w:t>
            </w:r>
            <w:proofErr w:type="spellEnd"/>
          </w:p>
          <w:p w14:paraId="20169997" w14:textId="5A28A9CD" w:rsidR="0085747A" w:rsidRPr="009C54AE" w:rsidRDefault="0C782841" w:rsidP="4DD34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 xml:space="preserve">15-16 pkt: </w:t>
            </w:r>
            <w:proofErr w:type="spellStart"/>
            <w:r w:rsidRPr="4DD34FB2">
              <w:rPr>
                <w:rFonts w:ascii="Corbel" w:hAnsi="Corbel"/>
                <w:b w:val="0"/>
                <w:smallCaps w:val="0"/>
              </w:rPr>
              <w:t>db</w:t>
            </w:r>
            <w:proofErr w:type="spellEnd"/>
          </w:p>
          <w:p w14:paraId="23A7B37A" w14:textId="020616B1" w:rsidR="0085747A" w:rsidRPr="009C54AE" w:rsidRDefault="0C782841" w:rsidP="4DD34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>17-18 pkt: +</w:t>
            </w:r>
            <w:proofErr w:type="spellStart"/>
            <w:r w:rsidRPr="4DD34FB2">
              <w:rPr>
                <w:rFonts w:ascii="Corbel" w:hAnsi="Corbel"/>
                <w:b w:val="0"/>
                <w:smallCaps w:val="0"/>
              </w:rPr>
              <w:t>db</w:t>
            </w:r>
            <w:proofErr w:type="spellEnd"/>
          </w:p>
          <w:p w14:paraId="1777F5A7" w14:textId="7BC21599" w:rsidR="0085747A" w:rsidRPr="009C54AE" w:rsidRDefault="0C782841" w:rsidP="4DD34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 xml:space="preserve">19-20 pkt: </w:t>
            </w:r>
            <w:proofErr w:type="spellStart"/>
            <w:r w:rsidRPr="4DD34FB2">
              <w:rPr>
                <w:rFonts w:ascii="Corbel" w:hAnsi="Corbel"/>
                <w:b w:val="0"/>
                <w:smallCaps w:val="0"/>
              </w:rPr>
              <w:t>bdb</w:t>
            </w:r>
            <w:proofErr w:type="spellEnd"/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F77F5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10FDCF0" w14:textId="77777777" w:rsidTr="00923D7D">
        <w:tc>
          <w:tcPr>
            <w:tcW w:w="4962" w:type="dxa"/>
          </w:tcPr>
          <w:p w14:paraId="1943409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3135A12C" w:rsidR="0085747A" w:rsidRPr="009C54AE" w:rsidRDefault="00AD5D16" w:rsidP="00F77F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5AE299BC" w14:textId="77777777" w:rsidTr="00923D7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79935FF" w14:textId="77777777" w:rsidR="00C61DC5" w:rsidRPr="009C54AE" w:rsidRDefault="00CE00FE" w:rsidP="00F77F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4655D299" w14:textId="77777777" w:rsidTr="00923D7D">
        <w:tc>
          <w:tcPr>
            <w:tcW w:w="4962" w:type="dxa"/>
          </w:tcPr>
          <w:p w14:paraId="22DBD47C" w14:textId="1A388164" w:rsidR="00C61DC5" w:rsidRPr="009C54AE" w:rsidRDefault="00C61DC5" w:rsidP="005366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53661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="00CE00FE">
              <w:rPr>
                <w:rFonts w:ascii="Corbel" w:hAnsi="Corbel"/>
                <w:sz w:val="24"/>
                <w:szCs w:val="24"/>
              </w:rPr>
              <w:t xml:space="preserve">wykonywanie zadań zleconych przez prowadzącego utrwalających zdobytą wiedzę i umiejętności,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E00FE">
              <w:rPr>
                <w:rFonts w:ascii="Corbel" w:hAnsi="Corbel"/>
                <w:sz w:val="24"/>
                <w:szCs w:val="24"/>
              </w:rPr>
              <w:t>egzaminu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C8B330C" w14:textId="5E4818E0" w:rsidR="00C61DC5" w:rsidRPr="009C54AE" w:rsidRDefault="00AD5D16" w:rsidP="00F77F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85747A" w:rsidRPr="009C54AE" w14:paraId="4D6280AD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9C54AE" w:rsidRDefault="00CE00FE" w:rsidP="00F77F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4751B" w14:textId="77777777" w:rsidR="0085747A" w:rsidRPr="009C54AE" w:rsidRDefault="00CE00FE" w:rsidP="00F77F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97CC1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5454FE01" w14:textId="77777777" w:rsidTr="00F77F57">
        <w:trPr>
          <w:trHeight w:val="397"/>
        </w:trPr>
        <w:tc>
          <w:tcPr>
            <w:tcW w:w="2359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9C54AE" w:rsidRDefault="00CE00FE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F77F57">
        <w:trPr>
          <w:trHeight w:val="397"/>
        </w:trPr>
        <w:tc>
          <w:tcPr>
            <w:tcW w:w="2359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9C54AE" w:rsidRDefault="00CE00FE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B69937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FE9F23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1A74BD69" w14:textId="77777777" w:rsidTr="00F77F57">
        <w:trPr>
          <w:trHeight w:val="397"/>
        </w:trPr>
        <w:tc>
          <w:tcPr>
            <w:tcW w:w="5000" w:type="pct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FE09DC4" w14:textId="77777777" w:rsidR="00960574" w:rsidRPr="00960574" w:rsidRDefault="00960574" w:rsidP="009605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proofErr w:type="spellStart"/>
            <w:r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Cyrek</w:t>
            </w:r>
            <w:proofErr w:type="spellEnd"/>
            <w:r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Rozwój sektora usług a gospodarka oparta na wiedzy, Wydawnictwo Uniwersytetu Rzeszowskiego, Rzeszów 2012.</w:t>
            </w:r>
          </w:p>
          <w:p w14:paraId="57541688" w14:textId="77777777" w:rsidR="00960574" w:rsidRPr="009C54AE" w:rsidRDefault="00960574" w:rsidP="00CA6D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Flejterski S., Panasiuk A., Perenc J., Rosa G. (red.), Współczesna ekonomika usług, </w:t>
            </w:r>
            <w:r w:rsidR="007A7D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Naukowe </w:t>
            </w:r>
            <w:r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PWN, Warszawa 20</w:t>
            </w:r>
            <w:r w:rsidR="007A7D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</w:t>
            </w:r>
            <w:r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14:paraId="4A39A29F" w14:textId="77777777" w:rsidTr="00F77F57">
        <w:trPr>
          <w:trHeight w:val="397"/>
        </w:trPr>
        <w:tc>
          <w:tcPr>
            <w:tcW w:w="5000" w:type="pct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58FB456" w14:textId="77777777" w:rsidR="00D43867" w:rsidRDefault="00D43867" w:rsidP="00D438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361D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Kłosowski F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361D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Podstawy geografii usług, Wydawnictwo Uniwersytetu Śląskiego, Katowice 2021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506134B" w14:textId="77777777" w:rsidR="00D43867" w:rsidRDefault="00D43867" w:rsidP="00D438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lski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Weresa 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(r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.),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Konkurencyjność międzynarodowa w kontekście rozwoju sektora usług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465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Oficyna Wydawnicza SGH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Szkoła Główna Handlowa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465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151F0C1A" w14:textId="77777777" w:rsidR="00D43867" w:rsidRDefault="00D43867" w:rsidP="00D438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Skąpska E.,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Racjonalność gospodarowania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perspektywa usług, </w:t>
            </w:r>
            <w:proofErr w:type="spellStart"/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2019. </w:t>
            </w:r>
          </w:p>
          <w:p w14:paraId="6CCB3632" w14:textId="631FEB7A" w:rsidR="0078426C" w:rsidRPr="009C54AE" w:rsidRDefault="00D43867" w:rsidP="00D4386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Szymańska E., Innowacyjne przedsiębiorstwo usługowe, Polskie Wydawnictwo Ekonomiczne, Warszawa 2021.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81D09" w14:textId="77777777" w:rsidR="00BC259A" w:rsidRDefault="00BC259A" w:rsidP="00C16ABF">
      <w:pPr>
        <w:spacing w:after="0" w:line="240" w:lineRule="auto"/>
      </w:pPr>
      <w:r>
        <w:separator/>
      </w:r>
    </w:p>
  </w:endnote>
  <w:endnote w:type="continuationSeparator" w:id="0">
    <w:p w14:paraId="1FE014B4" w14:textId="77777777" w:rsidR="00BC259A" w:rsidRDefault="00BC259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30E9A" w14:textId="77777777" w:rsidR="00BC259A" w:rsidRDefault="00BC259A" w:rsidP="00C16ABF">
      <w:pPr>
        <w:spacing w:after="0" w:line="240" w:lineRule="auto"/>
      </w:pPr>
      <w:r>
        <w:separator/>
      </w:r>
    </w:p>
  </w:footnote>
  <w:footnote w:type="continuationSeparator" w:id="0">
    <w:p w14:paraId="55611956" w14:textId="77777777" w:rsidR="00BC259A" w:rsidRDefault="00BC259A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4276251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7CD4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0E8"/>
    <w:rsid w:val="0011223D"/>
    <w:rsid w:val="00124BFF"/>
    <w:rsid w:val="0012560E"/>
    <w:rsid w:val="00127108"/>
    <w:rsid w:val="00134B13"/>
    <w:rsid w:val="00137DA1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E4BFD"/>
    <w:rsid w:val="001F2CA2"/>
    <w:rsid w:val="002144C0"/>
    <w:rsid w:val="00215FA7"/>
    <w:rsid w:val="0022477D"/>
    <w:rsid w:val="002278A9"/>
    <w:rsid w:val="002336F9"/>
    <w:rsid w:val="0024028F"/>
    <w:rsid w:val="00241977"/>
    <w:rsid w:val="00244ABC"/>
    <w:rsid w:val="00281FF2"/>
    <w:rsid w:val="002857DE"/>
    <w:rsid w:val="00291567"/>
    <w:rsid w:val="002941A5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C9B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612"/>
    <w:rsid w:val="00536BDE"/>
    <w:rsid w:val="00543ACC"/>
    <w:rsid w:val="005512AF"/>
    <w:rsid w:val="0056696D"/>
    <w:rsid w:val="0059484D"/>
    <w:rsid w:val="005A0855"/>
    <w:rsid w:val="005A133C"/>
    <w:rsid w:val="005A3196"/>
    <w:rsid w:val="005A4FD2"/>
    <w:rsid w:val="005C080F"/>
    <w:rsid w:val="005C55E5"/>
    <w:rsid w:val="005C696A"/>
    <w:rsid w:val="005D65DF"/>
    <w:rsid w:val="005E26E9"/>
    <w:rsid w:val="005E6E85"/>
    <w:rsid w:val="005F31D2"/>
    <w:rsid w:val="0061029B"/>
    <w:rsid w:val="00617230"/>
    <w:rsid w:val="00617E21"/>
    <w:rsid w:val="00621CE1"/>
    <w:rsid w:val="00627FC9"/>
    <w:rsid w:val="00635026"/>
    <w:rsid w:val="00647FA8"/>
    <w:rsid w:val="00650C5F"/>
    <w:rsid w:val="00654934"/>
    <w:rsid w:val="00660878"/>
    <w:rsid w:val="006620D9"/>
    <w:rsid w:val="00671958"/>
    <w:rsid w:val="00675843"/>
    <w:rsid w:val="00696477"/>
    <w:rsid w:val="006A3104"/>
    <w:rsid w:val="006D050F"/>
    <w:rsid w:val="006D6139"/>
    <w:rsid w:val="006D7845"/>
    <w:rsid w:val="006E5D65"/>
    <w:rsid w:val="006F1282"/>
    <w:rsid w:val="006F1FBC"/>
    <w:rsid w:val="006F254B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426C"/>
    <w:rsid w:val="00787C2A"/>
    <w:rsid w:val="00790E27"/>
    <w:rsid w:val="007A4022"/>
    <w:rsid w:val="007A6E6E"/>
    <w:rsid w:val="007A7DB8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022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1857"/>
    <w:rsid w:val="008F6E29"/>
    <w:rsid w:val="00916188"/>
    <w:rsid w:val="00923D7D"/>
    <w:rsid w:val="009420CA"/>
    <w:rsid w:val="009508DF"/>
    <w:rsid w:val="00950DAC"/>
    <w:rsid w:val="00954A07"/>
    <w:rsid w:val="00960574"/>
    <w:rsid w:val="00984B23"/>
    <w:rsid w:val="00991867"/>
    <w:rsid w:val="00997F14"/>
    <w:rsid w:val="009A78D9"/>
    <w:rsid w:val="009C3E31"/>
    <w:rsid w:val="009C531C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934"/>
    <w:rsid w:val="00A84C85"/>
    <w:rsid w:val="00A97DE1"/>
    <w:rsid w:val="00AB053C"/>
    <w:rsid w:val="00AD1146"/>
    <w:rsid w:val="00AD27D3"/>
    <w:rsid w:val="00AD5D16"/>
    <w:rsid w:val="00AD66D6"/>
    <w:rsid w:val="00AE1160"/>
    <w:rsid w:val="00AE203C"/>
    <w:rsid w:val="00AE2E74"/>
    <w:rsid w:val="00AE5FCB"/>
    <w:rsid w:val="00AF2C1E"/>
    <w:rsid w:val="00B06142"/>
    <w:rsid w:val="00B135B1"/>
    <w:rsid w:val="00B135B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259A"/>
    <w:rsid w:val="00BC797F"/>
    <w:rsid w:val="00BC7A5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4491"/>
    <w:rsid w:val="00C56036"/>
    <w:rsid w:val="00C61DC5"/>
    <w:rsid w:val="00C64903"/>
    <w:rsid w:val="00C67E92"/>
    <w:rsid w:val="00C70A26"/>
    <w:rsid w:val="00C766DF"/>
    <w:rsid w:val="00C94B98"/>
    <w:rsid w:val="00CA2B96"/>
    <w:rsid w:val="00CA5089"/>
    <w:rsid w:val="00CA56E5"/>
    <w:rsid w:val="00CA6D10"/>
    <w:rsid w:val="00CD6897"/>
    <w:rsid w:val="00CE00FE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3867"/>
    <w:rsid w:val="00D552B2"/>
    <w:rsid w:val="00D608D1"/>
    <w:rsid w:val="00D74119"/>
    <w:rsid w:val="00D8075B"/>
    <w:rsid w:val="00D8678B"/>
    <w:rsid w:val="00DA2114"/>
    <w:rsid w:val="00DA6057"/>
    <w:rsid w:val="00DC458C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074D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7F57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3AFB"/>
    <w:rsid w:val="00FF5E7D"/>
    <w:rsid w:val="0C782841"/>
    <w:rsid w:val="0F2024C4"/>
    <w:rsid w:val="29D0A73F"/>
    <w:rsid w:val="3A7D9DA0"/>
    <w:rsid w:val="4CA76275"/>
    <w:rsid w:val="4DD34FB2"/>
    <w:rsid w:val="672C1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3B56"/>
  <w15:docId w15:val="{0B7C717C-ED63-49F9-8E59-C5307565C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5366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36612"/>
  </w:style>
  <w:style w:type="character" w:customStyle="1" w:styleId="spellingerror">
    <w:name w:val="spellingerror"/>
    <w:basedOn w:val="Domylnaczcionkaakapitu"/>
    <w:rsid w:val="00536612"/>
  </w:style>
  <w:style w:type="character" w:customStyle="1" w:styleId="eop">
    <w:name w:val="eop"/>
    <w:basedOn w:val="Domylnaczcionkaakapitu"/>
    <w:rsid w:val="00536612"/>
  </w:style>
  <w:style w:type="character" w:styleId="Odwoaniedokomentarza">
    <w:name w:val="annotation reference"/>
    <w:basedOn w:val="Domylnaczcionkaakapitu"/>
    <w:uiPriority w:val="99"/>
    <w:semiHidden/>
    <w:unhideWhenUsed/>
    <w:rsid w:val="00E307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07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3074D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7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074D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6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FD4D8-8F2A-4A77-BAB4-6D62D28F73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F6F8CD-6C11-4185-988F-4102656C2F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A51F20-0B66-4C4A-86B5-8EBE691AB1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260562-74BA-4EE4-A572-C69D6AAC29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30</TotalTime>
  <Pages>1</Pages>
  <Words>888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29</cp:revision>
  <cp:lastPrinted>2019-02-06T12:12:00Z</cp:lastPrinted>
  <dcterms:created xsi:type="dcterms:W3CDTF">2020-09-30T13:29:00Z</dcterms:created>
  <dcterms:modified xsi:type="dcterms:W3CDTF">2026-02-25T06:42:00Z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